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CB1" w:rsidRDefault="00EC3CB1" w:rsidP="00EC3CB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BRADFORD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C3CB1" w:rsidRDefault="00EC3CB1" w:rsidP="00EC3CB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EC3CB1" w:rsidRDefault="00EC3CB1" w:rsidP="00EC3CB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EC3CB1" w:rsidRDefault="00EC3CB1" w:rsidP="00EC3CB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Eland(q.v.) brought a plaint of replevin against him and Robert</w:t>
      </w:r>
    </w:p>
    <w:p w:rsidR="00EC3CB1" w:rsidRDefault="00EC3CB1" w:rsidP="00EC3CB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Bradford(q.v.).</w:t>
      </w:r>
    </w:p>
    <w:p w:rsidR="00EC3CB1" w:rsidRDefault="00EC3CB1" w:rsidP="00EC3CB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C3CB1" w:rsidRDefault="00EC3CB1" w:rsidP="00EC3CB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EC3CB1" w:rsidRDefault="00EC3CB1" w:rsidP="00EC3CB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EC3CB1" w:rsidRDefault="00EC3CB1" w:rsidP="00EC3CB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2017</w:t>
      </w:r>
    </w:p>
    <w:p w:rsidR="006B2F86" w:rsidRPr="00E71FC3" w:rsidRDefault="00EC3C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CB1" w:rsidRDefault="00EC3CB1" w:rsidP="00E71FC3">
      <w:r>
        <w:separator/>
      </w:r>
    </w:p>
  </w:endnote>
  <w:endnote w:type="continuationSeparator" w:id="0">
    <w:p w:rsidR="00EC3CB1" w:rsidRDefault="00EC3CB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CB1" w:rsidRDefault="00EC3CB1" w:rsidP="00E71FC3">
      <w:r>
        <w:separator/>
      </w:r>
    </w:p>
  </w:footnote>
  <w:footnote w:type="continuationSeparator" w:id="0">
    <w:p w:rsidR="00EC3CB1" w:rsidRDefault="00EC3CB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B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3CB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2164E4-673D-4C44-B213-E196BB70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3CB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C3C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2017-10-04T19:04:00Z</dcterms:created>
  <dcterms:modified xsi:type="dcterms:W3CDTF">2017-10-04T19:04:00Z</dcterms:modified>
</cp:coreProperties>
</file>